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096B03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096B03">
              <w:t>января</w:t>
            </w:r>
            <w:r>
              <w:t xml:space="preserve"> 20</w:t>
            </w:r>
            <w:r w:rsidR="00E62846">
              <w:t>2</w:t>
            </w:r>
            <w:r w:rsidR="00096B03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096B03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096B03">
              <w:rPr>
                <w:sz w:val="20"/>
                <w:szCs w:val="20"/>
              </w:rPr>
              <w:t>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6A19C7" w:rsidP="006A19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96B0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="00096B03"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6A19C7">
            <w:pPr>
              <w:pStyle w:val="ConsPlusNormal"/>
            </w:pPr>
            <w:r>
              <w:t xml:space="preserve">Наименование </w:t>
            </w:r>
            <w:r w:rsidR="006A19C7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19C7" w:rsidRDefault="006A19C7" w:rsidP="00E62846">
            <w:pPr>
              <w:jc w:val="center"/>
            </w:pPr>
          </w:p>
          <w:p w:rsidR="006A19C7" w:rsidRDefault="006A19C7" w:rsidP="00E62846">
            <w:pPr>
              <w:jc w:val="center"/>
            </w:pPr>
          </w:p>
          <w:p w:rsidR="006A19C7" w:rsidRDefault="006A19C7" w:rsidP="00E62846">
            <w:pPr>
              <w:jc w:val="center"/>
            </w:pPr>
          </w:p>
          <w:p w:rsidR="00E73603" w:rsidRPr="00E62846" w:rsidRDefault="006A19C7" w:rsidP="006A19C7">
            <w:pPr>
              <w:jc w:val="both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7C444C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Муниципальная программа «</w:t>
            </w:r>
            <w:r w:rsidR="007C444C">
              <w:rPr>
                <w:sz w:val="20"/>
                <w:szCs w:val="20"/>
              </w:rPr>
              <w:t>Развитие молодежной политики</w:t>
            </w:r>
            <w:r w:rsidR="00FA2EC1">
              <w:rPr>
                <w:sz w:val="20"/>
                <w:szCs w:val="20"/>
              </w:rPr>
              <w:t xml:space="preserve"> в городе Рубцовске</w:t>
            </w:r>
            <w:r w:rsidR="00180A69" w:rsidRPr="00180A69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7C444C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7C444C">
              <w:rPr>
                <w:sz w:val="20"/>
                <w:szCs w:val="20"/>
              </w:rPr>
              <w:t>0707</w:t>
            </w:r>
            <w:r w:rsidR="00B64102">
              <w:rPr>
                <w:sz w:val="20"/>
                <w:szCs w:val="20"/>
              </w:rPr>
              <w:t>1</w:t>
            </w:r>
            <w:r w:rsidR="007C444C">
              <w:rPr>
                <w:sz w:val="20"/>
                <w:szCs w:val="20"/>
              </w:rPr>
              <w:t>5</w:t>
            </w:r>
            <w:r w:rsidR="00447B56">
              <w:rPr>
                <w:sz w:val="20"/>
                <w:szCs w:val="20"/>
              </w:rPr>
              <w:t>000</w:t>
            </w:r>
            <w:r w:rsidRPr="005730F5">
              <w:rPr>
                <w:sz w:val="20"/>
                <w:szCs w:val="20"/>
              </w:rPr>
              <w:t>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Default="00E62846" w:rsidP="00447B56">
            <w:pPr>
              <w:pStyle w:val="ConsPlusNormal"/>
            </w:pPr>
            <w:r w:rsidRPr="005730F5">
              <w:rPr>
                <w:sz w:val="20"/>
                <w:szCs w:val="20"/>
              </w:rPr>
              <w:t>Проведение мероприятий</w:t>
            </w:r>
            <w:r w:rsidR="00447B56">
              <w:rPr>
                <w:sz w:val="20"/>
                <w:szCs w:val="20"/>
              </w:rPr>
              <w:t xml:space="preserve"> в рамках муниципальной программы </w:t>
            </w:r>
            <w:r w:rsidR="007C444C">
              <w:rPr>
                <w:sz w:val="20"/>
                <w:szCs w:val="20"/>
              </w:rPr>
              <w:t>Развитие молодежной политики в городе Рубцовске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B64102" w:rsidP="007C444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C444C">
              <w:rPr>
                <w:sz w:val="20"/>
                <w:szCs w:val="20"/>
              </w:rPr>
              <w:t>5</w:t>
            </w:r>
            <w:r w:rsidR="00447B56">
              <w:rPr>
                <w:sz w:val="20"/>
                <w:szCs w:val="20"/>
              </w:rPr>
              <w:t>0</w:t>
            </w:r>
            <w:r w:rsidR="005730F5"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453D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453D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096B0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096B0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096B0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2"/>
        <w:gridCol w:w="909"/>
        <w:gridCol w:w="907"/>
        <w:gridCol w:w="907"/>
        <w:gridCol w:w="826"/>
        <w:gridCol w:w="440"/>
        <w:gridCol w:w="709"/>
        <w:gridCol w:w="764"/>
        <w:gridCol w:w="709"/>
        <w:gridCol w:w="764"/>
        <w:gridCol w:w="764"/>
        <w:gridCol w:w="796"/>
        <w:gridCol w:w="645"/>
        <w:gridCol w:w="1331"/>
        <w:gridCol w:w="939"/>
        <w:gridCol w:w="1082"/>
        <w:gridCol w:w="790"/>
        <w:gridCol w:w="790"/>
      </w:tblGrid>
      <w:tr w:rsidR="00B64102" w:rsidRPr="007F09D2" w:rsidTr="007C444C">
        <w:tc>
          <w:tcPr>
            <w:tcW w:w="119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0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6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06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97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8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B64102" w:rsidRPr="007F09D2" w:rsidTr="007C444C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7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7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6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79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4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3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3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08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7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7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B64102" w:rsidRPr="007F09D2" w:rsidTr="007C444C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B64102" w:rsidRPr="007F09D2" w:rsidTr="007C444C">
        <w:tc>
          <w:tcPr>
            <w:tcW w:w="119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2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79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3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3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0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7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7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096B03" w:rsidRPr="007F09D2" w:rsidTr="007C444C">
        <w:tc>
          <w:tcPr>
            <w:tcW w:w="2101" w:type="dxa"/>
            <w:gridSpan w:val="2"/>
            <w:vAlign w:val="center"/>
          </w:tcPr>
          <w:p w:rsidR="00096B03" w:rsidRPr="007F09D2" w:rsidRDefault="00096B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center"/>
          </w:tcPr>
          <w:p w:rsidR="00096B03" w:rsidRPr="007F09D2" w:rsidRDefault="00096B03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096B03" w:rsidRPr="007F09D2" w:rsidRDefault="00096B03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6" w:type="dxa"/>
            <w:vAlign w:val="center"/>
          </w:tcPr>
          <w:p w:rsidR="00096B03" w:rsidRPr="007F09D2" w:rsidRDefault="00096B03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96B03" w:rsidRPr="007F09D2" w:rsidRDefault="00096B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31" w:type="dxa"/>
            <w:vAlign w:val="center"/>
          </w:tcPr>
          <w:p w:rsidR="00096B03" w:rsidRPr="007F09D2" w:rsidRDefault="00096B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39" w:type="dxa"/>
            <w:vAlign w:val="center"/>
          </w:tcPr>
          <w:p w:rsidR="00096B03" w:rsidRPr="007F09D2" w:rsidRDefault="00096B03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082" w:type="dxa"/>
            <w:vAlign w:val="center"/>
          </w:tcPr>
          <w:p w:rsidR="00096B03" w:rsidRPr="007F09D2" w:rsidRDefault="00096B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</w:tr>
      <w:tr w:rsidR="00096B03" w:rsidRPr="007F09D2" w:rsidTr="007C444C">
        <w:tc>
          <w:tcPr>
            <w:tcW w:w="1192" w:type="dxa"/>
            <w:vMerge w:val="restart"/>
            <w:vAlign w:val="center"/>
          </w:tcPr>
          <w:p w:rsidR="00096B03" w:rsidRPr="007F09D2" w:rsidRDefault="00096B03" w:rsidP="00B6410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«ДК «Тракторостроитель»</w:t>
            </w:r>
          </w:p>
        </w:tc>
        <w:tc>
          <w:tcPr>
            <w:tcW w:w="909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</w:t>
            </w:r>
            <w:r>
              <w:rPr>
                <w:sz w:val="20"/>
                <w:szCs w:val="20"/>
              </w:rPr>
              <w:lastRenderedPageBreak/>
              <w:t>программы Развитие молодежной политики в городе Рубцовске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26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6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31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9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082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56691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</w:tr>
      <w:tr w:rsidR="00096B03" w:rsidRPr="007F09D2" w:rsidTr="007C444C">
        <w:trPr>
          <w:trHeight w:val="3338"/>
        </w:trPr>
        <w:tc>
          <w:tcPr>
            <w:tcW w:w="0" w:type="auto"/>
            <w:vMerge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096B03" w:rsidRPr="007F09D2" w:rsidRDefault="00096B03" w:rsidP="007C444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 в рамках программы Развитие молодежной политики в городе Рубцовске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6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096B03" w:rsidRPr="007F09D2" w:rsidRDefault="00096B03" w:rsidP="00FF151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31" w:type="dxa"/>
            <w:vAlign w:val="center"/>
          </w:tcPr>
          <w:p w:rsidR="00096B03" w:rsidRPr="007F09D2" w:rsidRDefault="00096B03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39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096B03" w:rsidRPr="007F09D2" w:rsidTr="007C444C">
        <w:trPr>
          <w:trHeight w:val="550"/>
        </w:trPr>
        <w:tc>
          <w:tcPr>
            <w:tcW w:w="0" w:type="auto"/>
            <w:vMerge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 xml:space="preserve">я в рамках программы Развитие молодежной политики в городе </w:t>
            </w:r>
            <w:r>
              <w:rPr>
                <w:sz w:val="20"/>
                <w:szCs w:val="20"/>
              </w:rPr>
              <w:lastRenderedPageBreak/>
              <w:t>Рубцовске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КТ-0000000002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6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096B03" w:rsidRPr="007F09D2" w:rsidRDefault="00096B03" w:rsidP="007C444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31" w:type="dxa"/>
            <w:vAlign w:val="center"/>
          </w:tcPr>
          <w:p w:rsidR="00096B03" w:rsidRPr="007F09D2" w:rsidRDefault="00096B03" w:rsidP="007C444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93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096B03" w:rsidRPr="007F09D2" w:rsidTr="007C444C">
        <w:trPr>
          <w:trHeight w:val="601"/>
        </w:trPr>
        <w:tc>
          <w:tcPr>
            <w:tcW w:w="0" w:type="auto"/>
            <w:vMerge/>
          </w:tcPr>
          <w:p w:rsidR="00096B03" w:rsidRPr="007F09D2" w:rsidRDefault="00096B03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 в рамках программы Развитие молодежной политики в городе Рубцовске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7C444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07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6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096B03" w:rsidRPr="007F09D2" w:rsidRDefault="00096B03" w:rsidP="007C444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31" w:type="dxa"/>
            <w:vAlign w:val="center"/>
          </w:tcPr>
          <w:p w:rsidR="00096B03" w:rsidRPr="007F09D2" w:rsidRDefault="00096B03" w:rsidP="004321C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9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096B03" w:rsidRPr="007F09D2" w:rsidRDefault="00096B03" w:rsidP="004321C7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E9A" w:rsidRDefault="00F25E9A">
      <w:r>
        <w:separator/>
      </w:r>
    </w:p>
  </w:endnote>
  <w:endnote w:type="continuationSeparator" w:id="0">
    <w:p w:rsidR="00F25E9A" w:rsidRDefault="00F2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347AB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E9A" w:rsidRDefault="00F25E9A">
      <w:r>
        <w:separator/>
      </w:r>
    </w:p>
  </w:footnote>
  <w:footnote w:type="continuationSeparator" w:id="0">
    <w:p w:rsidR="00F25E9A" w:rsidRDefault="00F25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347AB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347AB">
    <w:pPr>
      <w:pStyle w:val="a5"/>
      <w:jc w:val="right"/>
    </w:pPr>
    <w:fldSimple w:instr=" PAGE   \* MERGEFORMAT ">
      <w:r w:rsidR="006A19C7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04C3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96B03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567F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DF4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6132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279AF"/>
    <w:rsid w:val="0033124F"/>
    <w:rsid w:val="00334406"/>
    <w:rsid w:val="003358CA"/>
    <w:rsid w:val="003370F9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2C03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1F5"/>
    <w:rsid w:val="0042594E"/>
    <w:rsid w:val="004268F2"/>
    <w:rsid w:val="00430DA2"/>
    <w:rsid w:val="00431D35"/>
    <w:rsid w:val="004352BE"/>
    <w:rsid w:val="004354E4"/>
    <w:rsid w:val="00440CBF"/>
    <w:rsid w:val="004453D6"/>
    <w:rsid w:val="00445F0B"/>
    <w:rsid w:val="00445FA4"/>
    <w:rsid w:val="004461C1"/>
    <w:rsid w:val="00446722"/>
    <w:rsid w:val="004470F3"/>
    <w:rsid w:val="00447B56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66CA6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19C7"/>
    <w:rsid w:val="006A2E6B"/>
    <w:rsid w:val="006A4D94"/>
    <w:rsid w:val="006A53AD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1AA1"/>
    <w:rsid w:val="006D2E0D"/>
    <w:rsid w:val="006D34C3"/>
    <w:rsid w:val="006E1769"/>
    <w:rsid w:val="006E4381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C444C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2D73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6B2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7FB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A1E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4102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5C63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47AB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25E9A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2EC1"/>
    <w:rsid w:val="00FA4AE1"/>
    <w:rsid w:val="00FA50F0"/>
    <w:rsid w:val="00FA520A"/>
    <w:rsid w:val="00FA6F61"/>
    <w:rsid w:val="00FA7E9F"/>
    <w:rsid w:val="00FB0315"/>
    <w:rsid w:val="00FB58A4"/>
    <w:rsid w:val="00FB592F"/>
    <w:rsid w:val="00FC3E11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20A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51A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5B237-AAC0-4F17-AD08-A1422569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83</TotalTime>
  <Pages>6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5579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17</cp:revision>
  <cp:lastPrinted>2025-02-07T06:18:00Z</cp:lastPrinted>
  <dcterms:created xsi:type="dcterms:W3CDTF">2025-04-18T04:37:00Z</dcterms:created>
  <dcterms:modified xsi:type="dcterms:W3CDTF">2026-02-11T09:05:00Z</dcterms:modified>
</cp:coreProperties>
</file>